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BFD" w:rsidRPr="00C1728A" w:rsidRDefault="00483BFD" w:rsidP="00483BFD">
      <w:pPr>
        <w:rPr>
          <w:rFonts w:ascii="Arial" w:hAnsi="Arial" w:cs="Arial"/>
        </w:rPr>
      </w:pPr>
      <w:r w:rsidRPr="00C1728A">
        <w:rPr>
          <w:rFonts w:ascii="Arial" w:hAnsi="Arial" w:cs="Arial"/>
        </w:rPr>
        <w:t>Environmental Planning and Assessment Act 1979</w:t>
      </w:r>
    </w:p>
    <w:p w:rsidR="00483BFD" w:rsidRPr="00A854BB" w:rsidRDefault="00483BFD" w:rsidP="00483BFD">
      <w:pPr>
        <w:rPr>
          <w:rFonts w:ascii="Arial" w:hAnsi="Arial" w:cs="Arial"/>
          <w:sz w:val="36"/>
        </w:rPr>
      </w:pPr>
      <w:r w:rsidRPr="00A854BB">
        <w:rPr>
          <w:rFonts w:ascii="Arial" w:hAnsi="Arial" w:cs="Arial"/>
          <w:sz w:val="36"/>
        </w:rPr>
        <w:t xml:space="preserve">Canada Bay Local Environmental Plan 2013 (Amendment No </w:t>
      </w:r>
      <w:r w:rsidR="006A0DE3">
        <w:rPr>
          <w:rFonts w:ascii="Arial" w:hAnsi="Arial" w:cs="Arial"/>
          <w:sz w:val="36"/>
        </w:rPr>
        <w:t>23)</w:t>
      </w:r>
    </w:p>
    <w:p w:rsidR="00483BFD" w:rsidRPr="00C1728A" w:rsidRDefault="00483BFD" w:rsidP="00483BFD">
      <w:pPr>
        <w:spacing w:line="240" w:lineRule="auto"/>
        <w:jc w:val="right"/>
        <w:rPr>
          <w:rFonts w:ascii="Arial" w:hAnsi="Arial" w:cs="Arial"/>
        </w:rPr>
      </w:pPr>
      <w:r w:rsidRPr="00C1728A">
        <w:rPr>
          <w:rFonts w:ascii="Arial" w:hAnsi="Arial" w:cs="Arial"/>
        </w:rPr>
        <w:t>City of Canada Bay</w:t>
      </w:r>
    </w:p>
    <w:p w:rsidR="00483BFD" w:rsidRPr="00C1728A" w:rsidRDefault="00483BFD" w:rsidP="00483BFD">
      <w:pPr>
        <w:spacing w:line="240" w:lineRule="auto"/>
        <w:jc w:val="right"/>
        <w:rPr>
          <w:rFonts w:ascii="Arial" w:hAnsi="Arial" w:cs="Arial"/>
        </w:rPr>
      </w:pPr>
      <w:r w:rsidRPr="00C1728A">
        <w:rPr>
          <w:rFonts w:ascii="Arial" w:hAnsi="Arial" w:cs="Arial"/>
        </w:rPr>
        <w:t>1a Marlborough Street</w:t>
      </w:r>
    </w:p>
    <w:p w:rsidR="00483BFD" w:rsidRPr="00C1728A" w:rsidRDefault="00483BFD" w:rsidP="00483BFD">
      <w:pPr>
        <w:spacing w:line="240" w:lineRule="auto"/>
        <w:jc w:val="right"/>
        <w:rPr>
          <w:rFonts w:ascii="Arial" w:hAnsi="Arial" w:cs="Arial"/>
        </w:rPr>
      </w:pPr>
      <w:r w:rsidRPr="00C1728A">
        <w:rPr>
          <w:rFonts w:ascii="Arial" w:hAnsi="Arial" w:cs="Arial"/>
        </w:rPr>
        <w:t>Drummoyne NSW 2047</w:t>
      </w:r>
    </w:p>
    <w:p w:rsidR="00483BFD" w:rsidRPr="00A854BB" w:rsidRDefault="00483BFD" w:rsidP="00483BFD">
      <w:pPr>
        <w:rPr>
          <w:rFonts w:ascii="Arial" w:hAnsi="Arial" w:cs="Arial"/>
          <w:sz w:val="32"/>
        </w:rPr>
      </w:pPr>
      <w:r w:rsidRPr="00A854BB">
        <w:rPr>
          <w:rFonts w:ascii="Arial" w:hAnsi="Arial" w:cs="Arial"/>
          <w:sz w:val="32"/>
        </w:rPr>
        <w:t>Map Cover Sheet</w:t>
      </w:r>
    </w:p>
    <w:p w:rsidR="00177828" w:rsidRDefault="00177828" w:rsidP="00483BFD">
      <w:pPr>
        <w:rPr>
          <w:rFonts w:ascii="Arial" w:hAnsi="Arial" w:cs="Arial"/>
          <w:b/>
        </w:rPr>
      </w:pPr>
    </w:p>
    <w:p w:rsidR="00ED71E9" w:rsidRDefault="00483BFD" w:rsidP="00483BFD">
      <w:pPr>
        <w:rPr>
          <w:rFonts w:ascii="Arial" w:hAnsi="Arial" w:cs="Arial"/>
          <w:b/>
        </w:rPr>
      </w:pPr>
      <w:r w:rsidRPr="00A854BB">
        <w:rPr>
          <w:rFonts w:ascii="Arial" w:hAnsi="Arial" w:cs="Arial"/>
          <w:b/>
        </w:rPr>
        <w:t>The following map sheets are revoked:</w:t>
      </w:r>
      <w:r w:rsidR="00ED71E9">
        <w:rPr>
          <w:rFonts w:ascii="Arial" w:hAnsi="Arial" w:cs="Arial"/>
          <w:b/>
        </w:rPr>
        <w:t xml:space="preserve"> </w:t>
      </w:r>
    </w:p>
    <w:p w:rsidR="00483BFD" w:rsidRDefault="00483BFD" w:rsidP="00483BFD">
      <w:pPr>
        <w:rPr>
          <w:rFonts w:ascii="Arial" w:hAnsi="Arial" w:cs="Arial"/>
          <w:b/>
        </w:rPr>
      </w:pPr>
    </w:p>
    <w:tbl>
      <w:tblPr>
        <w:tblStyle w:val="TableGrid"/>
        <w:tblW w:w="927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9"/>
        <w:gridCol w:w="4639"/>
      </w:tblGrid>
      <w:tr w:rsidR="0029143D" w:rsidRPr="00C1728A" w:rsidTr="000E577C">
        <w:trPr>
          <w:trHeight w:val="684"/>
        </w:trPr>
        <w:tc>
          <w:tcPr>
            <w:tcW w:w="4639" w:type="dxa"/>
          </w:tcPr>
          <w:p w:rsidR="0029143D" w:rsidRPr="00C1728A" w:rsidRDefault="0029143D" w:rsidP="000E577C">
            <w:pPr>
              <w:rPr>
                <w:rFonts w:ascii="Arial" w:hAnsi="Arial" w:cs="Arial"/>
                <w:b/>
              </w:rPr>
            </w:pPr>
            <w:r w:rsidRPr="00C1728A">
              <w:rPr>
                <w:rFonts w:ascii="Arial" w:hAnsi="Arial" w:cs="Arial"/>
                <w:b/>
              </w:rPr>
              <w:t>Land Zoning Map</w:t>
            </w:r>
          </w:p>
          <w:p w:rsidR="0029143D" w:rsidRPr="00C1728A" w:rsidRDefault="00EB5E5F" w:rsidP="000E57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LZN_003</w:t>
            </w:r>
          </w:p>
        </w:tc>
        <w:tc>
          <w:tcPr>
            <w:tcW w:w="4639" w:type="dxa"/>
          </w:tcPr>
          <w:p w:rsidR="0029143D" w:rsidRDefault="0029143D" w:rsidP="000E577C">
            <w:pPr>
              <w:rPr>
                <w:rFonts w:ascii="Arial" w:hAnsi="Arial" w:cs="Arial"/>
              </w:rPr>
            </w:pPr>
          </w:p>
          <w:p w:rsidR="00EB5E5F" w:rsidRPr="00EB5E5F" w:rsidRDefault="00EB5E5F" w:rsidP="00EB5E5F">
            <w:pPr>
              <w:rPr>
                <w:rFonts w:ascii="Arial" w:hAnsi="Arial" w:cs="Arial"/>
              </w:rPr>
            </w:pPr>
            <w:r w:rsidRPr="00EB5E5F">
              <w:rPr>
                <w:rFonts w:ascii="Arial" w:hAnsi="Arial" w:cs="Arial"/>
              </w:rPr>
              <w:t>1520_COM_LZN_003_010_20140811</w:t>
            </w:r>
          </w:p>
          <w:p w:rsidR="0029143D" w:rsidRPr="00C1728A" w:rsidRDefault="0029143D" w:rsidP="000E577C">
            <w:pPr>
              <w:rPr>
                <w:rFonts w:ascii="Arial" w:hAnsi="Arial" w:cs="Arial"/>
              </w:rPr>
            </w:pPr>
          </w:p>
        </w:tc>
      </w:tr>
      <w:tr w:rsidR="0029143D" w:rsidRPr="00EB5E5F" w:rsidTr="000E577C">
        <w:trPr>
          <w:trHeight w:val="684"/>
        </w:trPr>
        <w:tc>
          <w:tcPr>
            <w:tcW w:w="4639" w:type="dxa"/>
          </w:tcPr>
          <w:p w:rsidR="0029143D" w:rsidRPr="00EB5E5F" w:rsidRDefault="0029143D" w:rsidP="000E577C">
            <w:pPr>
              <w:rPr>
                <w:rFonts w:ascii="Arial" w:hAnsi="Arial" w:cs="Arial"/>
                <w:b/>
              </w:rPr>
            </w:pPr>
            <w:r w:rsidRPr="00EB5E5F">
              <w:rPr>
                <w:rFonts w:ascii="Arial" w:hAnsi="Arial" w:cs="Arial"/>
                <w:b/>
              </w:rPr>
              <w:t>Height of Building Map</w:t>
            </w:r>
          </w:p>
          <w:p w:rsidR="0029143D" w:rsidRPr="00EB5E5F" w:rsidRDefault="00EB5E5F" w:rsidP="000E577C">
            <w:pPr>
              <w:rPr>
                <w:rFonts w:ascii="Arial" w:hAnsi="Arial" w:cs="Arial"/>
              </w:rPr>
            </w:pPr>
            <w:r w:rsidRPr="00EB5E5F">
              <w:rPr>
                <w:rFonts w:ascii="Arial" w:hAnsi="Arial" w:cs="Arial"/>
              </w:rPr>
              <w:t>HOB_003</w:t>
            </w:r>
          </w:p>
        </w:tc>
        <w:tc>
          <w:tcPr>
            <w:tcW w:w="4639" w:type="dxa"/>
          </w:tcPr>
          <w:p w:rsidR="0029143D" w:rsidRPr="00EB5E5F" w:rsidRDefault="0029143D" w:rsidP="000E577C">
            <w:pPr>
              <w:rPr>
                <w:rFonts w:ascii="Arial" w:hAnsi="Arial" w:cs="Arial"/>
              </w:rPr>
            </w:pPr>
          </w:p>
          <w:p w:rsidR="0029143D" w:rsidRPr="00EB5E5F" w:rsidRDefault="00EB5E5F" w:rsidP="000E577C">
            <w:pPr>
              <w:rPr>
                <w:rFonts w:ascii="Arial" w:hAnsi="Arial" w:cs="Arial"/>
              </w:rPr>
            </w:pPr>
            <w:r w:rsidRPr="00EB5E5F">
              <w:rPr>
                <w:rFonts w:ascii="Arial" w:hAnsi="Arial" w:cs="Arial"/>
              </w:rPr>
              <w:t>1520_COM_HOB_003_010_20140130</w:t>
            </w:r>
          </w:p>
        </w:tc>
      </w:tr>
      <w:tr w:rsidR="0029143D" w:rsidRPr="00E17912" w:rsidTr="00AA41FC">
        <w:trPr>
          <w:trHeight w:val="645"/>
        </w:trPr>
        <w:tc>
          <w:tcPr>
            <w:tcW w:w="4639" w:type="dxa"/>
          </w:tcPr>
          <w:p w:rsidR="0029143D" w:rsidRPr="00E17912" w:rsidRDefault="0029143D" w:rsidP="000E577C">
            <w:pPr>
              <w:rPr>
                <w:rFonts w:ascii="Arial" w:hAnsi="Arial" w:cs="Arial"/>
                <w:b/>
              </w:rPr>
            </w:pPr>
            <w:r w:rsidRPr="00E17912">
              <w:rPr>
                <w:rFonts w:ascii="Arial" w:hAnsi="Arial" w:cs="Arial"/>
                <w:b/>
              </w:rPr>
              <w:t>Floor Space Ratio Map</w:t>
            </w:r>
          </w:p>
          <w:p w:rsidR="0029143D" w:rsidRPr="00E17912" w:rsidRDefault="00E17912" w:rsidP="000E577C">
            <w:pPr>
              <w:rPr>
                <w:rFonts w:ascii="Arial" w:hAnsi="Arial" w:cs="Arial"/>
              </w:rPr>
            </w:pPr>
            <w:r w:rsidRPr="00E17912">
              <w:rPr>
                <w:rFonts w:ascii="Arial" w:hAnsi="Arial" w:cs="Arial"/>
              </w:rPr>
              <w:t>FSR_003</w:t>
            </w:r>
          </w:p>
        </w:tc>
        <w:tc>
          <w:tcPr>
            <w:tcW w:w="4639" w:type="dxa"/>
          </w:tcPr>
          <w:p w:rsidR="0029143D" w:rsidRPr="00E17912" w:rsidRDefault="0029143D" w:rsidP="000E577C">
            <w:pPr>
              <w:rPr>
                <w:rFonts w:ascii="Arial" w:hAnsi="Arial" w:cs="Arial"/>
              </w:rPr>
            </w:pPr>
          </w:p>
          <w:p w:rsidR="00E17912" w:rsidRPr="00E17912" w:rsidRDefault="00E17912" w:rsidP="00E17912">
            <w:pPr>
              <w:rPr>
                <w:rFonts w:ascii="Arial" w:hAnsi="Arial" w:cs="Arial"/>
              </w:rPr>
            </w:pPr>
            <w:r w:rsidRPr="00E17912">
              <w:rPr>
                <w:rFonts w:ascii="Arial" w:hAnsi="Arial" w:cs="Arial"/>
              </w:rPr>
              <w:t>1520_COM_FSR_003_010_20130422</w:t>
            </w:r>
          </w:p>
          <w:p w:rsidR="0029143D" w:rsidRPr="00E17912" w:rsidRDefault="0029143D" w:rsidP="000E577C">
            <w:pPr>
              <w:rPr>
                <w:rFonts w:ascii="Arial" w:hAnsi="Arial" w:cs="Arial"/>
              </w:rPr>
            </w:pPr>
          </w:p>
        </w:tc>
      </w:tr>
      <w:tr w:rsidR="00E17912" w:rsidRPr="00E17912" w:rsidTr="00972BB9">
        <w:trPr>
          <w:trHeight w:val="712"/>
        </w:trPr>
        <w:tc>
          <w:tcPr>
            <w:tcW w:w="4639" w:type="dxa"/>
          </w:tcPr>
          <w:p w:rsidR="00E17912" w:rsidRPr="00E17912" w:rsidRDefault="00E17912" w:rsidP="00972BB9">
            <w:pPr>
              <w:rPr>
                <w:rFonts w:ascii="Arial" w:hAnsi="Arial" w:cs="Arial"/>
                <w:b/>
              </w:rPr>
            </w:pPr>
            <w:r w:rsidRPr="00E17912">
              <w:rPr>
                <w:rFonts w:ascii="Arial" w:hAnsi="Arial" w:cs="Arial"/>
                <w:b/>
              </w:rPr>
              <w:t>Land Reservation Acquisition Map</w:t>
            </w:r>
          </w:p>
          <w:p w:rsidR="00E17912" w:rsidRPr="00E17912" w:rsidRDefault="00E17912" w:rsidP="00972BB9">
            <w:pPr>
              <w:rPr>
                <w:rFonts w:ascii="Arial" w:hAnsi="Arial" w:cs="Arial"/>
              </w:rPr>
            </w:pPr>
            <w:r w:rsidRPr="00E17912">
              <w:rPr>
                <w:rFonts w:ascii="Arial" w:hAnsi="Arial" w:cs="Arial"/>
              </w:rPr>
              <w:t>LRA_003</w:t>
            </w:r>
          </w:p>
        </w:tc>
        <w:tc>
          <w:tcPr>
            <w:tcW w:w="4639" w:type="dxa"/>
          </w:tcPr>
          <w:p w:rsidR="00E17912" w:rsidRPr="00E17912" w:rsidRDefault="00E17912" w:rsidP="00972BB9">
            <w:pPr>
              <w:rPr>
                <w:rFonts w:ascii="Arial" w:hAnsi="Arial" w:cs="Arial"/>
              </w:rPr>
            </w:pPr>
          </w:p>
          <w:p w:rsidR="00E17912" w:rsidRPr="00E17912" w:rsidRDefault="00E17912" w:rsidP="00972BB9">
            <w:pPr>
              <w:rPr>
                <w:rFonts w:ascii="Arial" w:hAnsi="Arial" w:cs="Arial"/>
              </w:rPr>
            </w:pPr>
            <w:r w:rsidRPr="00E17912">
              <w:rPr>
                <w:rFonts w:ascii="Arial" w:hAnsi="Arial" w:cs="Arial"/>
              </w:rPr>
              <w:t>1520_COM_LRA_003_010_20140124</w:t>
            </w:r>
          </w:p>
        </w:tc>
      </w:tr>
    </w:tbl>
    <w:p w:rsidR="0029143D" w:rsidRDefault="0029143D" w:rsidP="00483BFD">
      <w:pPr>
        <w:rPr>
          <w:rFonts w:ascii="Arial" w:hAnsi="Arial" w:cs="Arial"/>
          <w:b/>
        </w:rPr>
      </w:pPr>
    </w:p>
    <w:p w:rsidR="00483BFD" w:rsidRPr="00A854BB" w:rsidRDefault="00483BFD" w:rsidP="00483BFD">
      <w:pPr>
        <w:rPr>
          <w:rFonts w:ascii="Arial" w:hAnsi="Arial" w:cs="Arial"/>
          <w:b/>
        </w:rPr>
      </w:pPr>
      <w:r w:rsidRPr="00A854BB">
        <w:rPr>
          <w:rFonts w:ascii="Arial" w:hAnsi="Arial" w:cs="Arial"/>
          <w:b/>
        </w:rPr>
        <w:t xml:space="preserve">The following map sheets are </w:t>
      </w:r>
      <w:r>
        <w:rPr>
          <w:rFonts w:ascii="Arial" w:hAnsi="Arial" w:cs="Arial"/>
          <w:b/>
        </w:rPr>
        <w:t>a</w:t>
      </w:r>
      <w:r w:rsidRPr="00A854BB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opted</w:t>
      </w:r>
      <w:r w:rsidRPr="00A854BB">
        <w:rPr>
          <w:rFonts w:ascii="Arial" w:hAnsi="Arial" w:cs="Arial"/>
          <w:b/>
        </w:rPr>
        <w:t>:</w:t>
      </w:r>
    </w:p>
    <w:tbl>
      <w:tblPr>
        <w:tblStyle w:val="TableGrid"/>
        <w:tblW w:w="927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9"/>
        <w:gridCol w:w="4639"/>
      </w:tblGrid>
      <w:tr w:rsidR="007C7FA6" w:rsidRPr="00860299" w:rsidTr="004F0F70">
        <w:trPr>
          <w:trHeight w:val="684"/>
        </w:trPr>
        <w:tc>
          <w:tcPr>
            <w:tcW w:w="4639" w:type="dxa"/>
          </w:tcPr>
          <w:p w:rsidR="007C7FA6" w:rsidRPr="00860299" w:rsidRDefault="007C7FA6" w:rsidP="007B18F5">
            <w:pPr>
              <w:rPr>
                <w:rFonts w:ascii="Arial" w:hAnsi="Arial" w:cs="Arial"/>
                <w:b/>
              </w:rPr>
            </w:pPr>
            <w:r w:rsidRPr="00860299">
              <w:rPr>
                <w:rFonts w:ascii="Arial" w:hAnsi="Arial" w:cs="Arial"/>
                <w:b/>
              </w:rPr>
              <w:t>Land Zoning Map</w:t>
            </w:r>
          </w:p>
          <w:p w:rsidR="00177828" w:rsidRPr="00860299" w:rsidRDefault="00177828" w:rsidP="00EB5E5F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LZN_00</w:t>
            </w:r>
            <w:r w:rsidR="00EB5E5F" w:rsidRPr="00860299">
              <w:rPr>
                <w:rFonts w:ascii="Arial" w:hAnsi="Arial" w:cs="Arial"/>
              </w:rPr>
              <w:t>3</w:t>
            </w:r>
          </w:p>
        </w:tc>
        <w:tc>
          <w:tcPr>
            <w:tcW w:w="4639" w:type="dxa"/>
          </w:tcPr>
          <w:p w:rsidR="00177828" w:rsidRPr="00860299" w:rsidRDefault="00177828" w:rsidP="0078739A">
            <w:pPr>
              <w:rPr>
                <w:rFonts w:ascii="Arial" w:hAnsi="Arial" w:cs="Arial"/>
              </w:rPr>
            </w:pPr>
          </w:p>
          <w:p w:rsidR="001830FD" w:rsidRPr="00860299" w:rsidRDefault="00EB5E5F" w:rsidP="0078739A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1520_COM_LZN_003_010_20201203</w:t>
            </w:r>
          </w:p>
        </w:tc>
      </w:tr>
      <w:tr w:rsidR="007C7FA6" w:rsidRPr="00860299" w:rsidTr="004F0F70">
        <w:trPr>
          <w:trHeight w:val="684"/>
        </w:trPr>
        <w:tc>
          <w:tcPr>
            <w:tcW w:w="4639" w:type="dxa"/>
          </w:tcPr>
          <w:p w:rsidR="007C7FA6" w:rsidRPr="00860299" w:rsidRDefault="007C7FA6" w:rsidP="007B18F5">
            <w:pPr>
              <w:rPr>
                <w:rFonts w:ascii="Arial" w:hAnsi="Arial" w:cs="Arial"/>
                <w:b/>
              </w:rPr>
            </w:pPr>
            <w:r w:rsidRPr="00860299">
              <w:rPr>
                <w:rFonts w:ascii="Arial" w:hAnsi="Arial" w:cs="Arial"/>
                <w:b/>
              </w:rPr>
              <w:t>Height of Building Map</w:t>
            </w:r>
          </w:p>
          <w:p w:rsidR="00177828" w:rsidRPr="00860299" w:rsidRDefault="00EB5E5F" w:rsidP="007B18F5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HOB_003</w:t>
            </w:r>
          </w:p>
        </w:tc>
        <w:tc>
          <w:tcPr>
            <w:tcW w:w="4639" w:type="dxa"/>
          </w:tcPr>
          <w:p w:rsidR="00177828" w:rsidRPr="00860299" w:rsidRDefault="00177828" w:rsidP="007B18F5">
            <w:pPr>
              <w:rPr>
                <w:rFonts w:ascii="Arial" w:hAnsi="Arial" w:cs="Arial"/>
              </w:rPr>
            </w:pPr>
          </w:p>
          <w:p w:rsidR="00177828" w:rsidRPr="00860299" w:rsidRDefault="00EB5E5F" w:rsidP="007B18F5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1520_COM_HOB_003_010_20201203</w:t>
            </w:r>
          </w:p>
        </w:tc>
      </w:tr>
      <w:tr w:rsidR="007C7FA6" w:rsidRPr="00860299" w:rsidTr="00AA41FC">
        <w:trPr>
          <w:trHeight w:val="690"/>
        </w:trPr>
        <w:tc>
          <w:tcPr>
            <w:tcW w:w="4639" w:type="dxa"/>
          </w:tcPr>
          <w:p w:rsidR="007C7FA6" w:rsidRPr="00860299" w:rsidRDefault="007C7FA6" w:rsidP="007B18F5">
            <w:pPr>
              <w:rPr>
                <w:rFonts w:ascii="Arial" w:hAnsi="Arial" w:cs="Arial"/>
                <w:b/>
              </w:rPr>
            </w:pPr>
            <w:r w:rsidRPr="00860299">
              <w:rPr>
                <w:rFonts w:ascii="Arial" w:hAnsi="Arial" w:cs="Arial"/>
                <w:b/>
              </w:rPr>
              <w:t>Floor Space Ratio Map</w:t>
            </w:r>
          </w:p>
          <w:p w:rsidR="007C7FA6" w:rsidRPr="00860299" w:rsidRDefault="00E17912" w:rsidP="007B18F5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FSR_003</w:t>
            </w:r>
          </w:p>
        </w:tc>
        <w:tc>
          <w:tcPr>
            <w:tcW w:w="4639" w:type="dxa"/>
          </w:tcPr>
          <w:p w:rsidR="00177828" w:rsidRPr="00860299" w:rsidRDefault="00177828" w:rsidP="007E26BC">
            <w:pPr>
              <w:rPr>
                <w:rFonts w:ascii="Arial" w:hAnsi="Arial" w:cs="Arial"/>
              </w:rPr>
            </w:pPr>
          </w:p>
          <w:p w:rsidR="007C7FA6" w:rsidRPr="00860299" w:rsidRDefault="00E17912" w:rsidP="0078739A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1520_COM_FSR_003_010_20201203</w:t>
            </w:r>
          </w:p>
        </w:tc>
      </w:tr>
      <w:tr w:rsidR="007E26BC" w:rsidRPr="00860299" w:rsidTr="00AA41FC">
        <w:trPr>
          <w:trHeight w:val="712"/>
        </w:trPr>
        <w:tc>
          <w:tcPr>
            <w:tcW w:w="4639" w:type="dxa"/>
          </w:tcPr>
          <w:p w:rsidR="007E26BC" w:rsidRPr="00860299" w:rsidRDefault="00E17912" w:rsidP="007B18F5">
            <w:pPr>
              <w:rPr>
                <w:rFonts w:ascii="Arial" w:hAnsi="Arial" w:cs="Arial"/>
                <w:b/>
              </w:rPr>
            </w:pPr>
            <w:r w:rsidRPr="00860299">
              <w:rPr>
                <w:rFonts w:ascii="Arial" w:hAnsi="Arial" w:cs="Arial"/>
                <w:b/>
              </w:rPr>
              <w:t>Land Reservation Acquisition</w:t>
            </w:r>
            <w:r w:rsidR="007E26BC" w:rsidRPr="00860299">
              <w:rPr>
                <w:rFonts w:ascii="Arial" w:hAnsi="Arial" w:cs="Arial"/>
                <w:b/>
              </w:rPr>
              <w:t xml:space="preserve"> Map</w:t>
            </w:r>
          </w:p>
          <w:p w:rsidR="00177828" w:rsidRPr="00860299" w:rsidRDefault="00E17912" w:rsidP="00177828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LRA_003</w:t>
            </w:r>
          </w:p>
        </w:tc>
        <w:tc>
          <w:tcPr>
            <w:tcW w:w="4639" w:type="dxa"/>
          </w:tcPr>
          <w:p w:rsidR="00177828" w:rsidRPr="00860299" w:rsidRDefault="00177828" w:rsidP="007B18F5">
            <w:pPr>
              <w:rPr>
                <w:rFonts w:ascii="Arial" w:hAnsi="Arial" w:cs="Arial"/>
              </w:rPr>
            </w:pPr>
          </w:p>
          <w:p w:rsidR="007E26BC" w:rsidRPr="00860299" w:rsidRDefault="00E17912" w:rsidP="007B18F5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1520_COM_LRA_003_010_20201203</w:t>
            </w:r>
          </w:p>
        </w:tc>
      </w:tr>
      <w:tr w:rsidR="0085432D" w:rsidRPr="00860299" w:rsidTr="00972BB9">
        <w:trPr>
          <w:trHeight w:val="682"/>
        </w:trPr>
        <w:tc>
          <w:tcPr>
            <w:tcW w:w="4639" w:type="dxa"/>
          </w:tcPr>
          <w:p w:rsidR="0085432D" w:rsidRPr="00860299" w:rsidRDefault="0085432D" w:rsidP="00972BB9">
            <w:pPr>
              <w:rPr>
                <w:rFonts w:ascii="Arial" w:hAnsi="Arial" w:cs="Arial"/>
                <w:b/>
              </w:rPr>
            </w:pPr>
            <w:r w:rsidRPr="00860299">
              <w:rPr>
                <w:rFonts w:ascii="Arial" w:hAnsi="Arial" w:cs="Arial"/>
                <w:b/>
              </w:rPr>
              <w:t xml:space="preserve">Community Infrastructure Floor Space Ratio Map </w:t>
            </w:r>
          </w:p>
          <w:p w:rsidR="0085432D" w:rsidRPr="00860299" w:rsidRDefault="0085432D" w:rsidP="00D821CE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CI</w:t>
            </w:r>
            <w:r w:rsidR="00D821CE" w:rsidRPr="00860299">
              <w:rPr>
                <w:rFonts w:ascii="Arial" w:hAnsi="Arial" w:cs="Arial"/>
              </w:rPr>
              <w:t>_FSR</w:t>
            </w:r>
            <w:r w:rsidRPr="00860299">
              <w:rPr>
                <w:rFonts w:ascii="Arial" w:hAnsi="Arial" w:cs="Arial"/>
              </w:rPr>
              <w:t>_003</w:t>
            </w:r>
          </w:p>
        </w:tc>
        <w:tc>
          <w:tcPr>
            <w:tcW w:w="4639" w:type="dxa"/>
          </w:tcPr>
          <w:p w:rsidR="0085432D" w:rsidRPr="00860299" w:rsidRDefault="0085432D" w:rsidP="00972BB9">
            <w:pPr>
              <w:rPr>
                <w:rFonts w:ascii="Arial" w:hAnsi="Arial" w:cs="Arial"/>
                <w:b/>
              </w:rPr>
            </w:pPr>
          </w:p>
          <w:p w:rsidR="0085432D" w:rsidRPr="00860299" w:rsidRDefault="00D821CE" w:rsidP="00972BB9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1520_COM_CI_FSR_003_010_20201203</w:t>
            </w:r>
          </w:p>
        </w:tc>
      </w:tr>
      <w:tr w:rsidR="0085432D" w:rsidRPr="00C1728A" w:rsidTr="00972BB9">
        <w:trPr>
          <w:trHeight w:val="682"/>
        </w:trPr>
        <w:tc>
          <w:tcPr>
            <w:tcW w:w="4639" w:type="dxa"/>
          </w:tcPr>
          <w:p w:rsidR="0085432D" w:rsidRPr="00860299" w:rsidRDefault="0085432D" w:rsidP="00972BB9">
            <w:pPr>
              <w:rPr>
                <w:rFonts w:ascii="Arial" w:hAnsi="Arial" w:cs="Arial"/>
                <w:b/>
              </w:rPr>
            </w:pPr>
            <w:r w:rsidRPr="00860299">
              <w:rPr>
                <w:rFonts w:ascii="Arial" w:hAnsi="Arial" w:cs="Arial"/>
                <w:b/>
              </w:rPr>
              <w:t xml:space="preserve">Key Sites Map </w:t>
            </w:r>
          </w:p>
          <w:p w:rsidR="0085432D" w:rsidRPr="00860299" w:rsidRDefault="0085432D" w:rsidP="00972BB9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KYS_003</w:t>
            </w:r>
          </w:p>
        </w:tc>
        <w:tc>
          <w:tcPr>
            <w:tcW w:w="4639" w:type="dxa"/>
          </w:tcPr>
          <w:p w:rsidR="0085432D" w:rsidRPr="00860299" w:rsidRDefault="0085432D" w:rsidP="00972BB9">
            <w:pPr>
              <w:rPr>
                <w:rFonts w:ascii="Arial" w:hAnsi="Arial" w:cs="Arial"/>
              </w:rPr>
            </w:pPr>
          </w:p>
          <w:p w:rsidR="0085432D" w:rsidRPr="007E26BC" w:rsidRDefault="001658E5" w:rsidP="00972BB9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1520_COM_KYS_003_010_20201203</w:t>
            </w:r>
            <w:bookmarkStart w:id="0" w:name="_GoBack"/>
            <w:bookmarkEnd w:id="0"/>
          </w:p>
        </w:tc>
      </w:tr>
      <w:tr w:rsidR="001830FD" w:rsidRPr="00C1728A" w:rsidTr="00AA41FC">
        <w:trPr>
          <w:trHeight w:val="682"/>
        </w:trPr>
        <w:tc>
          <w:tcPr>
            <w:tcW w:w="4639" w:type="dxa"/>
          </w:tcPr>
          <w:p w:rsidR="001830FD" w:rsidRPr="0085432D" w:rsidRDefault="0085432D" w:rsidP="007B18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Design Excellence</w:t>
            </w:r>
            <w:r w:rsidRPr="0085432D">
              <w:rPr>
                <w:rFonts w:ascii="Arial" w:hAnsi="Arial" w:cs="Arial"/>
                <w:b/>
              </w:rPr>
              <w:t xml:space="preserve"> Map </w:t>
            </w:r>
          </w:p>
          <w:p w:rsidR="00177828" w:rsidRPr="0085432D" w:rsidRDefault="0085432D" w:rsidP="008543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DEX</w:t>
            </w:r>
            <w:r w:rsidRPr="0085432D">
              <w:rPr>
                <w:rFonts w:ascii="Arial" w:hAnsi="Arial" w:cs="Arial"/>
              </w:rPr>
              <w:t>_003</w:t>
            </w:r>
          </w:p>
        </w:tc>
        <w:tc>
          <w:tcPr>
            <w:tcW w:w="4639" w:type="dxa"/>
          </w:tcPr>
          <w:p w:rsidR="00177828" w:rsidRPr="0085432D" w:rsidRDefault="00177828" w:rsidP="007B18F5">
            <w:pPr>
              <w:rPr>
                <w:rFonts w:ascii="Arial" w:hAnsi="Arial" w:cs="Arial"/>
              </w:rPr>
            </w:pPr>
          </w:p>
          <w:p w:rsidR="001830FD" w:rsidRPr="007E26BC" w:rsidRDefault="00860299" w:rsidP="007B18F5">
            <w:pPr>
              <w:rPr>
                <w:rFonts w:ascii="Arial" w:hAnsi="Arial" w:cs="Arial"/>
              </w:rPr>
            </w:pPr>
            <w:r w:rsidRPr="00860299">
              <w:rPr>
                <w:rFonts w:ascii="Arial" w:hAnsi="Arial" w:cs="Arial"/>
              </w:rPr>
              <w:t>1520_COM_DEX_003_010_20201023</w:t>
            </w:r>
          </w:p>
        </w:tc>
      </w:tr>
    </w:tbl>
    <w:p w:rsidR="00483BFD" w:rsidRDefault="00483BFD"/>
    <w:p w:rsidR="00483BFD" w:rsidRPr="007C7FA6" w:rsidRDefault="007C7FA6">
      <w:pPr>
        <w:rPr>
          <w:b/>
          <w:i/>
        </w:rPr>
      </w:pPr>
      <w:r w:rsidRPr="007C7FA6">
        <w:rPr>
          <w:b/>
          <w:i/>
        </w:rPr>
        <w:t>Certified</w:t>
      </w:r>
    </w:p>
    <w:p w:rsidR="00F6333C" w:rsidRDefault="00F6333C"/>
    <w:p w:rsidR="00F6333C" w:rsidRDefault="00F6333C"/>
    <w:p w:rsidR="007C7FA6" w:rsidRDefault="00A21D3B">
      <w:r>
        <w:t>Paul Dewar</w:t>
      </w:r>
    </w:p>
    <w:p w:rsidR="007C7FA6" w:rsidRDefault="00A21D3B">
      <w:r>
        <w:t>Manager Strategic</w:t>
      </w:r>
      <w:r w:rsidR="00DF0B2A">
        <w:t xml:space="preserve"> Planning </w:t>
      </w:r>
    </w:p>
    <w:p w:rsidR="00483BFD" w:rsidRDefault="007C7FA6" w:rsidP="00DF0B2A">
      <w:r>
        <w:t>Date</w:t>
      </w:r>
      <w:r w:rsidR="00DF0B2A">
        <w:t>:</w:t>
      </w:r>
    </w:p>
    <w:p w:rsidR="00483BFD" w:rsidRDefault="00483BFD"/>
    <w:p w:rsidR="00483BFD" w:rsidRDefault="00483BFD"/>
    <w:sectPr w:rsidR="00483BF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821" w:rsidRDefault="00C00821" w:rsidP="00483BFD">
      <w:pPr>
        <w:spacing w:after="0" w:line="240" w:lineRule="auto"/>
      </w:pPr>
      <w:r>
        <w:separator/>
      </w:r>
    </w:p>
  </w:endnote>
  <w:endnote w:type="continuationSeparator" w:id="0">
    <w:p w:rsidR="00C00821" w:rsidRDefault="00C00821" w:rsidP="00483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821" w:rsidRDefault="00C00821" w:rsidP="00483BFD">
      <w:pPr>
        <w:spacing w:after="0" w:line="240" w:lineRule="auto"/>
      </w:pPr>
      <w:r>
        <w:separator/>
      </w:r>
    </w:p>
  </w:footnote>
  <w:footnote w:type="continuationSeparator" w:id="0">
    <w:p w:rsidR="00C00821" w:rsidRDefault="00C00821" w:rsidP="00483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BFD" w:rsidRDefault="00483BFD">
    <w:pPr>
      <w:pStyle w:val="Header"/>
    </w:pPr>
  </w:p>
  <w:p w:rsidR="00483BFD" w:rsidRDefault="00483B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21"/>
    <w:rsid w:val="00032DD2"/>
    <w:rsid w:val="001658E5"/>
    <w:rsid w:val="00177828"/>
    <w:rsid w:val="001830FD"/>
    <w:rsid w:val="002602EF"/>
    <w:rsid w:val="00277FDA"/>
    <w:rsid w:val="0029143D"/>
    <w:rsid w:val="002A5445"/>
    <w:rsid w:val="00356306"/>
    <w:rsid w:val="003C06C6"/>
    <w:rsid w:val="00436E13"/>
    <w:rsid w:val="00483BFD"/>
    <w:rsid w:val="004F0F70"/>
    <w:rsid w:val="005425D8"/>
    <w:rsid w:val="0055271A"/>
    <w:rsid w:val="006174C4"/>
    <w:rsid w:val="006A0DE3"/>
    <w:rsid w:val="006A2640"/>
    <w:rsid w:val="0078739A"/>
    <w:rsid w:val="007B5432"/>
    <w:rsid w:val="007C7FA6"/>
    <w:rsid w:val="007E26BC"/>
    <w:rsid w:val="008306EB"/>
    <w:rsid w:val="0085432D"/>
    <w:rsid w:val="00860299"/>
    <w:rsid w:val="00A21D3B"/>
    <w:rsid w:val="00AA41FC"/>
    <w:rsid w:val="00AE329D"/>
    <w:rsid w:val="00BA2893"/>
    <w:rsid w:val="00C00821"/>
    <w:rsid w:val="00C067E4"/>
    <w:rsid w:val="00CA7500"/>
    <w:rsid w:val="00D14AFC"/>
    <w:rsid w:val="00D42CF4"/>
    <w:rsid w:val="00D5599F"/>
    <w:rsid w:val="00D821CE"/>
    <w:rsid w:val="00DF0B2A"/>
    <w:rsid w:val="00E17912"/>
    <w:rsid w:val="00EB5CDD"/>
    <w:rsid w:val="00EB5E5F"/>
    <w:rsid w:val="00ED71E9"/>
    <w:rsid w:val="00F6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B331A8-56A5-4059-A2D4-35EC99C4C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3B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83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BFD"/>
  </w:style>
  <w:style w:type="paragraph" w:styleId="Footer">
    <w:name w:val="footer"/>
    <w:basedOn w:val="Normal"/>
    <w:link w:val="FooterChar"/>
    <w:uiPriority w:val="99"/>
    <w:unhideWhenUsed/>
    <w:rsid w:val="00483B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BFD"/>
  </w:style>
  <w:style w:type="paragraph" w:styleId="BalloonText">
    <w:name w:val="Balloon Text"/>
    <w:basedOn w:val="Normal"/>
    <w:link w:val="BalloonTextChar"/>
    <w:uiPriority w:val="99"/>
    <w:semiHidden/>
    <w:unhideWhenUsed/>
    <w:rsid w:val="0048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B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B5E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2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t1-p-ins-02\T1\pro1\Rel104\Ci\software\custom\rts\ProForma_Templates\RAMS\Planning%20Proposal%20-%20Map%20Cover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 Proposal - Map Cover Sheet.dotx</Template>
  <TotalTime>240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Canada Bay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hwilkins</dc:creator>
  <cp:lastModifiedBy>Helen Wilkins</cp:lastModifiedBy>
  <cp:revision>9</cp:revision>
  <cp:lastPrinted>2017-08-31T01:41:00Z</cp:lastPrinted>
  <dcterms:created xsi:type="dcterms:W3CDTF">2020-12-02T01:01:00Z</dcterms:created>
  <dcterms:modified xsi:type="dcterms:W3CDTF">2020-12-06T22:43:00Z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WDocAuthor">
    <vt:lpwstr/>
  </property>
  <property fmtid="{D5CDD505-2E9C-101B-9397-08002B2CF9AE}" pid="3" name="DWDocClass">
    <vt:lpwstr/>
  </property>
  <property fmtid="{D5CDD505-2E9C-101B-9397-08002B2CF9AE}" pid="4" name="DWDocClassId">
    <vt:lpwstr/>
  </property>
  <property fmtid="{D5CDD505-2E9C-101B-9397-08002B2CF9AE}" pid="5" name="DWDocPrecis">
    <vt:lpwstr/>
  </property>
  <property fmtid="{D5CDD505-2E9C-101B-9397-08002B2CF9AE}" pid="6" name="DWDocNo">
    <vt:lpwstr/>
  </property>
  <property fmtid="{D5CDD505-2E9C-101B-9397-08002B2CF9AE}" pid="7" name="DWDocSetID">
    <vt:lpwstr/>
  </property>
  <property fmtid="{D5CDD505-2E9C-101B-9397-08002B2CF9AE}" pid="8" name="DWDocType">
    <vt:lpwstr/>
  </property>
  <property fmtid="{D5CDD505-2E9C-101B-9397-08002B2CF9AE}" pid="9" name="DWDocVersion">
    <vt:lpwstr/>
  </property>
</Properties>
</file>